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E5F79" w14:textId="23A5C93B" w:rsidR="00673549" w:rsidRPr="00345978" w:rsidRDefault="00BB0F24" w:rsidP="00345978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</w:t>
      </w:r>
      <w:r w:rsidRPr="00345978">
        <w:rPr>
          <w:rFonts w:ascii="Corbel" w:hAnsi="Corbel"/>
          <w:b/>
          <w:sz w:val="24"/>
          <w:szCs w:val="24"/>
        </w:rPr>
        <w:t>ormat financieel-economische draagkracht</w:t>
      </w:r>
    </w:p>
    <w:p w14:paraId="3A018025" w14:textId="77777777" w:rsidR="00577B4E" w:rsidRDefault="00577B4E" w:rsidP="00623B5B">
      <w:pPr>
        <w:rPr>
          <w:rFonts w:ascii="Arial" w:hAnsi="Arial" w:cs="Arial"/>
          <w:sz w:val="20"/>
        </w:rPr>
      </w:pPr>
    </w:p>
    <w:p w14:paraId="669DE774" w14:textId="77777777" w:rsidR="00044821" w:rsidRPr="00577B4E" w:rsidRDefault="00044821" w:rsidP="00673549">
      <w:pPr>
        <w:spacing w:line="276" w:lineRule="auto"/>
        <w:rPr>
          <w:rFonts w:ascii="Arial" w:hAnsi="Arial" w:cs="Arial"/>
          <w:b/>
          <w:sz w:val="20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5103"/>
        <w:gridCol w:w="3828"/>
      </w:tblGrid>
      <w:tr w:rsidR="00673549" w:rsidRPr="0089244E" w14:paraId="3BB4DC41" w14:textId="77777777" w:rsidTr="00BB0F24">
        <w:trPr>
          <w:trHeight w:val="5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52C52914" w14:textId="77777777" w:rsidR="00A43A77" w:rsidRPr="0089244E" w:rsidRDefault="00A43A77" w:rsidP="00A43A77">
            <w:pPr>
              <w:spacing w:line="276" w:lineRule="auto"/>
              <w:rPr>
                <w:rFonts w:ascii="Corbel" w:hAnsi="Corbel" w:cs="Arial"/>
                <w:b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Financiële ke</w:t>
            </w:r>
            <w:r w:rsidR="00C94A39"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r</w:t>
            </w: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ngetallen</w:t>
            </w:r>
          </w:p>
          <w:p w14:paraId="70C5B93B" w14:textId="77777777" w:rsidR="00673549" w:rsidRPr="0089244E" w:rsidRDefault="00A43A77" w:rsidP="00A43A77">
            <w:pPr>
              <w:spacing w:line="276" w:lineRule="auto"/>
              <w:rPr>
                <w:rFonts w:ascii="Corbel" w:hAnsi="Corbel" w:cs="Arial"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(Quick ratio)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C600BE2" w14:textId="77777777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b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Laatste afgesloten boekjaar</w:t>
            </w:r>
            <w:r w:rsidR="0053644A"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 xml:space="preserve"> </w:t>
            </w:r>
            <w:r w:rsidR="0053644A" w:rsidRPr="0089244E">
              <w:rPr>
                <w:rFonts w:ascii="Corbel" w:hAnsi="Corbel" w:cs="Arial"/>
                <w:b/>
                <w:bCs/>
                <w:color w:val="FFFFFF"/>
                <w:szCs w:val="18"/>
                <w:highlight w:val="darkGray"/>
              </w:rPr>
              <w:t>&lt;…&gt;</w:t>
            </w:r>
          </w:p>
        </w:tc>
      </w:tr>
      <w:tr w:rsidR="00673549" w:rsidRPr="0089244E" w14:paraId="1CFE852E" w14:textId="77777777" w:rsidTr="00BB0F24">
        <w:trPr>
          <w:trHeight w:val="347"/>
        </w:trPr>
        <w:tc>
          <w:tcPr>
            <w:tcW w:w="5103" w:type="dxa"/>
          </w:tcPr>
          <w:p w14:paraId="24728CE5" w14:textId="77777777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Vlottende activa</w:t>
            </w:r>
          </w:p>
        </w:tc>
        <w:tc>
          <w:tcPr>
            <w:tcW w:w="3828" w:type="dxa"/>
            <w:shd w:val="clear" w:color="auto" w:fill="FFFFFF"/>
          </w:tcPr>
          <w:p w14:paraId="5993FA84" w14:textId="77777777" w:rsidR="00673549" w:rsidRPr="0089244E" w:rsidRDefault="00673549" w:rsidP="00623B5B">
            <w:pPr>
              <w:tabs>
                <w:tab w:val="center" w:pos="1026"/>
                <w:tab w:val="right" w:pos="2052"/>
              </w:tabs>
              <w:spacing w:line="276" w:lineRule="auto"/>
              <w:jc w:val="center"/>
              <w:rPr>
                <w:rFonts w:ascii="Corbel" w:hAnsi="Corbel" w:cs="Arial"/>
                <w:b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23B5B" w:rsidRPr="0089244E" w14:paraId="2315C5AF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669" w14:textId="77777777" w:rsidR="00623B5B" w:rsidRPr="0089244E" w:rsidRDefault="00623B5B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Voorraden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F4CE5" w14:textId="77777777" w:rsidR="00623B5B" w:rsidRPr="0089244E" w:rsidRDefault="00623B5B" w:rsidP="00623B5B">
            <w:pPr>
              <w:spacing w:line="276" w:lineRule="auto"/>
              <w:jc w:val="center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73549" w:rsidRPr="0089244E" w14:paraId="3952BB1B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91E9" w14:textId="77777777" w:rsidR="00673549" w:rsidRPr="0089244E" w:rsidRDefault="0053644A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Vlottende passiva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3481F" w14:textId="77777777" w:rsidR="00673549" w:rsidRPr="0089244E" w:rsidRDefault="00673549" w:rsidP="00623B5B">
            <w:pPr>
              <w:spacing w:line="276" w:lineRule="auto"/>
              <w:jc w:val="center"/>
              <w:rPr>
                <w:rFonts w:ascii="Corbel" w:hAnsi="Corbel" w:cs="Arial"/>
                <w:b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73549" w:rsidRPr="0089244E" w14:paraId="780AD071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DF97" w14:textId="6DA49775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 xml:space="preserve">Quick ratio </w:t>
            </w:r>
            <w:r w:rsidR="001D5187">
              <w:rPr>
                <w:rFonts w:ascii="Corbel" w:hAnsi="Corbel" w:cs="Arial"/>
                <w:szCs w:val="18"/>
              </w:rPr>
              <w:t>(</w:t>
            </w:r>
            <w:r w:rsidR="001D5187" w:rsidRPr="006553D2">
              <w:rPr>
                <w:rFonts w:ascii="Corbel" w:hAnsi="Corbel" w:cs="Arial"/>
                <w:szCs w:val="18"/>
                <w:u w:val="single"/>
              </w:rPr>
              <w:t>eis minimaal 0,90</w:t>
            </w:r>
            <w:r w:rsidR="006553D2" w:rsidRPr="006553D2">
              <w:rPr>
                <w:rFonts w:ascii="Corbel" w:hAnsi="Corbel" w:cs="Arial"/>
                <w:szCs w:val="18"/>
                <w:u w:val="single"/>
              </w:rPr>
              <w:t xml:space="preserve"> of hoger</w:t>
            </w:r>
            <w:r w:rsidR="001D5187">
              <w:rPr>
                <w:rFonts w:ascii="Corbel" w:hAnsi="Corbel" w:cs="Arial"/>
                <w:szCs w:val="18"/>
              </w:rPr>
              <w:t>)</w:t>
            </w:r>
          </w:p>
          <w:p w14:paraId="0EEE6319" w14:textId="77777777" w:rsidR="00673549" w:rsidRPr="0089244E" w:rsidRDefault="00623B5B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</w:t>
            </w:r>
            <w:r w:rsidR="00673549" w:rsidRPr="0089244E">
              <w:rPr>
                <w:rFonts w:ascii="Corbel" w:hAnsi="Corbel" w:cs="Arial"/>
                <w:szCs w:val="18"/>
              </w:rPr>
              <w:t>lottende activa (minus voorraden</w:t>
            </w:r>
            <w:proofErr w:type="gramStart"/>
            <w:r w:rsidR="00673549" w:rsidRPr="0089244E">
              <w:rPr>
                <w:rFonts w:ascii="Corbel" w:hAnsi="Corbel" w:cs="Arial"/>
                <w:szCs w:val="18"/>
              </w:rPr>
              <w:t>) /</w:t>
            </w:r>
            <w:proofErr w:type="gramEnd"/>
            <w:r w:rsidR="00673549" w:rsidRPr="0089244E">
              <w:rPr>
                <w:rFonts w:ascii="Corbel" w:hAnsi="Corbel" w:cs="Arial"/>
                <w:szCs w:val="18"/>
              </w:rPr>
              <w:t xml:space="preserve"> vlottende passiva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C753F" w14:textId="77777777" w:rsidR="00673549" w:rsidRPr="0089244E" w:rsidRDefault="00673549" w:rsidP="00623B5B">
            <w:pPr>
              <w:spacing w:line="276" w:lineRule="auto"/>
              <w:jc w:val="center"/>
              <w:rPr>
                <w:rFonts w:ascii="Corbel" w:hAnsi="Corbel" w:cs="Arial"/>
                <w:b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</w:tbl>
    <w:p w14:paraId="53D0E319" w14:textId="77777777" w:rsidR="00C94A39" w:rsidRPr="00577B4E" w:rsidRDefault="00C94A39" w:rsidP="00673549">
      <w:pPr>
        <w:rPr>
          <w:rFonts w:ascii="Arial" w:hAnsi="Arial" w:cs="Arial"/>
          <w:sz w:val="20"/>
        </w:rPr>
      </w:pPr>
    </w:p>
    <w:p w14:paraId="5C0AFB19" w14:textId="77777777" w:rsidR="00BC11DA" w:rsidRPr="00577B4E" w:rsidRDefault="00BC11DA" w:rsidP="00673549">
      <w:pPr>
        <w:rPr>
          <w:rFonts w:ascii="Arial" w:hAnsi="Arial" w:cs="Arial"/>
          <w:sz w:val="20"/>
        </w:rPr>
      </w:pPr>
    </w:p>
    <w:p w14:paraId="2C4FD470" w14:textId="77777777" w:rsidR="00BB0F24" w:rsidRDefault="00BB0F24" w:rsidP="00BB0F24"/>
    <w:tbl>
      <w:tblPr>
        <w:tblStyle w:val="Tabelraster"/>
        <w:tblW w:w="0" w:type="auto"/>
        <w:tblInd w:w="142" w:type="dxa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5096"/>
        <w:gridCol w:w="3824"/>
      </w:tblGrid>
      <w:tr w:rsidR="00BB0F24" w:rsidRPr="002B74FB" w14:paraId="3C14D4E9" w14:textId="77777777" w:rsidTr="00BB0F24">
        <w:trPr>
          <w:trHeight w:val="510"/>
        </w:trPr>
        <w:tc>
          <w:tcPr>
            <w:tcW w:w="8931" w:type="dxa"/>
            <w:gridSpan w:val="2"/>
            <w:shd w:val="clear" w:color="auto" w:fill="002060"/>
            <w:vAlign w:val="center"/>
          </w:tcPr>
          <w:p w14:paraId="0D9584D0" w14:textId="77777777" w:rsidR="00BB0F24" w:rsidRPr="00293D85" w:rsidRDefault="00BB0F24" w:rsidP="00BB0F24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BB0F24">
              <w:rPr>
                <w:rFonts w:ascii="Corbel" w:hAnsi="Corbel" w:cs="Arial"/>
                <w:b/>
                <w:bCs/>
                <w:color w:val="FFFFFF"/>
                <w:szCs w:val="18"/>
              </w:rPr>
              <w:t>Aldus verklaard en getekend:</w:t>
            </w:r>
          </w:p>
        </w:tc>
      </w:tr>
      <w:tr w:rsidR="00BB0F24" w:rsidRPr="002B74FB" w14:paraId="0326FFDE" w14:textId="77777777" w:rsidTr="00BB0F24">
        <w:trPr>
          <w:trHeight w:val="397"/>
        </w:trPr>
        <w:tc>
          <w:tcPr>
            <w:tcW w:w="5103" w:type="dxa"/>
          </w:tcPr>
          <w:p w14:paraId="0638D513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Plaats:</w:t>
            </w:r>
          </w:p>
        </w:tc>
        <w:tc>
          <w:tcPr>
            <w:tcW w:w="3828" w:type="dxa"/>
          </w:tcPr>
          <w:p w14:paraId="4D52F8FE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Datum:</w:t>
            </w:r>
          </w:p>
        </w:tc>
      </w:tr>
      <w:tr w:rsidR="00BB0F24" w:rsidRPr="002B74FB" w14:paraId="2BBF9297" w14:textId="77777777" w:rsidTr="00BB0F24">
        <w:trPr>
          <w:trHeight w:val="397"/>
        </w:trPr>
        <w:tc>
          <w:tcPr>
            <w:tcW w:w="5103" w:type="dxa"/>
            <w:vMerge w:val="restart"/>
          </w:tcPr>
          <w:p w14:paraId="0A32A817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Naam:</w:t>
            </w:r>
          </w:p>
          <w:p w14:paraId="546735ED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3828" w:type="dxa"/>
          </w:tcPr>
          <w:p w14:paraId="168C9F14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Functie:</w:t>
            </w:r>
          </w:p>
        </w:tc>
      </w:tr>
      <w:tr w:rsidR="00BB0F24" w:rsidRPr="002B74FB" w14:paraId="2E459687" w14:textId="77777777" w:rsidTr="00BB0F24">
        <w:trPr>
          <w:trHeight w:val="397"/>
        </w:trPr>
        <w:tc>
          <w:tcPr>
            <w:tcW w:w="5103" w:type="dxa"/>
            <w:vMerge/>
          </w:tcPr>
          <w:p w14:paraId="6F6779E7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3828" w:type="dxa"/>
          </w:tcPr>
          <w:p w14:paraId="6FBC84F5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Onderneming</w:t>
            </w:r>
            <w:r w:rsidRPr="00293D85">
              <w:rPr>
                <w:rFonts w:ascii="Corbel" w:hAnsi="Corbel" w:cs="Arial"/>
                <w:szCs w:val="18"/>
              </w:rPr>
              <w:t>:</w:t>
            </w:r>
          </w:p>
        </w:tc>
      </w:tr>
      <w:tr w:rsidR="00BB0F24" w:rsidRPr="002B74FB" w14:paraId="7B91D088" w14:textId="77777777" w:rsidTr="00BB0F24">
        <w:trPr>
          <w:trHeight w:val="397"/>
        </w:trPr>
        <w:tc>
          <w:tcPr>
            <w:tcW w:w="8931" w:type="dxa"/>
            <w:gridSpan w:val="2"/>
          </w:tcPr>
          <w:p w14:paraId="3EAC85B2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Handtekening:</w:t>
            </w:r>
          </w:p>
        </w:tc>
      </w:tr>
    </w:tbl>
    <w:p w14:paraId="23F9ED91" w14:textId="77777777" w:rsidR="00BC11DA" w:rsidRPr="0089244E" w:rsidRDefault="00BC11DA" w:rsidP="00BB0F24">
      <w:pPr>
        <w:rPr>
          <w:rFonts w:ascii="Corbel" w:hAnsi="Corbel" w:cs="Arial"/>
          <w:szCs w:val="18"/>
        </w:rPr>
      </w:pPr>
    </w:p>
    <w:sectPr w:rsidR="00BC11DA" w:rsidRPr="0089244E" w:rsidSect="009E0A92">
      <w:headerReference w:type="default" r:id="rId10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1DAC9" w14:textId="77777777" w:rsidR="009E0A92" w:rsidRDefault="009E0A92" w:rsidP="00A53ACF">
      <w:pPr>
        <w:spacing w:line="240" w:lineRule="auto"/>
      </w:pPr>
      <w:r>
        <w:separator/>
      </w:r>
    </w:p>
  </w:endnote>
  <w:endnote w:type="continuationSeparator" w:id="0">
    <w:p w14:paraId="03632BDC" w14:textId="77777777" w:rsidR="009E0A92" w:rsidRDefault="009E0A92" w:rsidP="00A53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F623" w14:textId="77777777" w:rsidR="009E0A92" w:rsidRDefault="009E0A92" w:rsidP="00A53ACF">
      <w:pPr>
        <w:spacing w:line="240" w:lineRule="auto"/>
      </w:pPr>
      <w:r>
        <w:separator/>
      </w:r>
    </w:p>
  </w:footnote>
  <w:footnote w:type="continuationSeparator" w:id="0">
    <w:p w14:paraId="4E773555" w14:textId="77777777" w:rsidR="009E0A92" w:rsidRDefault="009E0A92" w:rsidP="00A53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86DAB" w14:textId="77777777" w:rsidR="006F48CC" w:rsidRPr="006F48CC" w:rsidRDefault="006F48CC" w:rsidP="004B1735">
    <w:pPr>
      <w:pStyle w:val="Koptekst"/>
      <w:jc w:val="right"/>
      <w:rPr>
        <w:b/>
        <w:u w:val="single"/>
      </w:rPr>
    </w:pPr>
  </w:p>
  <w:p w14:paraId="50D41548" w14:textId="77777777" w:rsidR="00A53ACF" w:rsidRPr="006F48CC" w:rsidRDefault="00A53AC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815"/>
    <w:multiLevelType w:val="hybridMultilevel"/>
    <w:tmpl w:val="8898C35E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29F"/>
    <w:multiLevelType w:val="hybridMultilevel"/>
    <w:tmpl w:val="6360DFCA"/>
    <w:lvl w:ilvl="0" w:tplc="0413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30017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7FD14988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num w:numId="1" w16cid:durableId="1005203691">
    <w:abstractNumId w:val="2"/>
  </w:num>
  <w:num w:numId="2" w16cid:durableId="706834400">
    <w:abstractNumId w:val="1"/>
  </w:num>
  <w:num w:numId="3" w16cid:durableId="1309474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A92"/>
    <w:rsid w:val="000079E2"/>
    <w:rsid w:val="00044821"/>
    <w:rsid w:val="000D62B3"/>
    <w:rsid w:val="001425AE"/>
    <w:rsid w:val="001B5FE2"/>
    <w:rsid w:val="001D5187"/>
    <w:rsid w:val="0025441A"/>
    <w:rsid w:val="00263EF4"/>
    <w:rsid w:val="002810A1"/>
    <w:rsid w:val="002D0989"/>
    <w:rsid w:val="00345978"/>
    <w:rsid w:val="00405941"/>
    <w:rsid w:val="004B1735"/>
    <w:rsid w:val="004F6A85"/>
    <w:rsid w:val="0053644A"/>
    <w:rsid w:val="00577B4E"/>
    <w:rsid w:val="00604AE3"/>
    <w:rsid w:val="00623B5B"/>
    <w:rsid w:val="006553D2"/>
    <w:rsid w:val="00673549"/>
    <w:rsid w:val="006F48CC"/>
    <w:rsid w:val="0089244E"/>
    <w:rsid w:val="008B1B58"/>
    <w:rsid w:val="009E0A92"/>
    <w:rsid w:val="009E68E1"/>
    <w:rsid w:val="00A308BF"/>
    <w:rsid w:val="00A43A77"/>
    <w:rsid w:val="00A53ACF"/>
    <w:rsid w:val="00AB3539"/>
    <w:rsid w:val="00AC4225"/>
    <w:rsid w:val="00BB0F24"/>
    <w:rsid w:val="00BC11DA"/>
    <w:rsid w:val="00C5330B"/>
    <w:rsid w:val="00C94A39"/>
    <w:rsid w:val="00D15100"/>
    <w:rsid w:val="00D800B8"/>
    <w:rsid w:val="00D87B2C"/>
    <w:rsid w:val="00D928BD"/>
    <w:rsid w:val="00DC0628"/>
    <w:rsid w:val="00E71D5B"/>
    <w:rsid w:val="00EF778E"/>
    <w:rsid w:val="00F9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2D7F9"/>
  <w15:docId w15:val="{FCB3AA32-2462-4645-BA94-C89F92434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3ACF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53ACF"/>
    <w:pPr>
      <w:keepNext/>
      <w:keepLines/>
      <w:spacing w:before="480"/>
      <w:outlineLvl w:val="0"/>
    </w:pPr>
    <w:rPr>
      <w:rFonts w:eastAsiaTheme="majorEastAsia" w:cstheme="majorBidi"/>
      <w:b/>
      <w:bCs/>
      <w:color w:val="4F81BD" w:themeColor="accent1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F6A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3ACF"/>
    <w:rPr>
      <w:rFonts w:ascii="Verdana" w:eastAsiaTheme="majorEastAsia" w:hAnsi="Verdana" w:cstheme="majorBidi"/>
      <w:b/>
      <w:bCs/>
      <w:color w:val="4F81BD" w:themeColor="accent1"/>
      <w:spacing w:val="5"/>
      <w:sz w:val="24"/>
      <w:szCs w:val="28"/>
      <w:lang w:eastAsia="nl-NL"/>
    </w:rPr>
  </w:style>
  <w:style w:type="table" w:styleId="Tabelraster">
    <w:name w:val="Table Grid"/>
    <w:basedOn w:val="Standaardtabel"/>
    <w:uiPriority w:val="59"/>
    <w:rsid w:val="00A5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customStyle="1" w:styleId="Lijstalinea1">
    <w:name w:val="Lijstalinea1"/>
    <w:basedOn w:val="Standaard"/>
    <w:rsid w:val="00263EF4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F6A85"/>
    <w:rPr>
      <w:rFonts w:asciiTheme="majorHAnsi" w:eastAsiaTheme="majorEastAsia" w:hAnsiTheme="majorHAnsi" w:cstheme="majorBidi"/>
      <w:b/>
      <w:bCs/>
      <w:color w:val="4F81BD" w:themeColor="accent1"/>
      <w:spacing w:val="5"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17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1735"/>
    <w:rPr>
      <w:rFonts w:ascii="Tahoma" w:eastAsia="Times New Roman" w:hAnsi="Tahoma" w:cs="Tahoma"/>
      <w:spacing w:val="5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afianie\Pro10\Pro10%20-%20Data\Kennisdomeinen\0.%20Aanbestedingstemplates\9.%20Overige%20veel%20voorkomende%20bijlagen\7jan20_Bijlage%20Format%20financieel-economische%20draagk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8" ma:contentTypeDescription="Een nieuw document maken." ma:contentTypeScope="" ma:versionID="21727c49b5a3a988d82619d4b80b2d3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5eaf324144a8dcb0e7766acae17d3185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DB1BA-341D-4FA3-8212-1A78D4B11E4B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2.xml><?xml version="1.0" encoding="utf-8"?>
<ds:datastoreItem xmlns:ds="http://schemas.openxmlformats.org/officeDocument/2006/customXml" ds:itemID="{F69E5297-0221-4870-93B2-4FF2229689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42451-CA4A-45E4-866E-6E8EB0578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7jan20_Bijlage Format financieel-economische draagkracht</Template>
  <TotalTime>3</TotalTime>
  <Pages>1</Pages>
  <Words>58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Fafianie</dc:creator>
  <cp:lastModifiedBy>Emily van der Linden</cp:lastModifiedBy>
  <cp:revision>5</cp:revision>
  <cp:lastPrinted>2017-01-16T15:36:00Z</cp:lastPrinted>
  <dcterms:created xsi:type="dcterms:W3CDTF">2024-01-22T15:36:00Z</dcterms:created>
  <dcterms:modified xsi:type="dcterms:W3CDTF">2024-02-26T11:20:00Z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45400</vt:r8>
  </property>
  <property fmtid="{D5CDD505-2E9C-101B-9397-08002B2CF9AE}" pid="4" name="MediaServiceImageTags">
    <vt:lpwstr/>
  </property>
</Properties>
</file>